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165" w:rsidRDefault="00396165" w:rsidP="00BE1580"/>
    <w:p w:rsidR="00396165" w:rsidRDefault="00396165" w:rsidP="00BE1580"/>
    <w:p w:rsidR="006D3873" w:rsidRPr="001A45E1" w:rsidRDefault="006D3873" w:rsidP="006D3873">
      <w:pPr>
        <w:rPr>
          <w:rFonts w:ascii="Arial" w:hAnsi="Arial" w:cs="Arial"/>
        </w:rPr>
      </w:pPr>
    </w:p>
    <w:p w:rsidR="006D3873" w:rsidRPr="001A45E1" w:rsidRDefault="006D3873" w:rsidP="006D3873">
      <w:pPr>
        <w:pStyle w:val="Nadpis1"/>
        <w:rPr>
          <w:rFonts w:ascii="Arial" w:hAnsi="Arial" w:cs="Arial"/>
          <w:color w:val="C00000"/>
        </w:rPr>
      </w:pPr>
      <w:r w:rsidRPr="001A45E1">
        <w:rPr>
          <w:rFonts w:ascii="Arial" w:hAnsi="Arial" w:cs="Arial"/>
          <w:color w:val="C00000"/>
        </w:rPr>
        <w:t>Konštrukcie</w:t>
      </w:r>
      <w:r w:rsidR="005B5841">
        <w:rPr>
          <w:rFonts w:ascii="Arial" w:hAnsi="Arial" w:cs="Arial"/>
          <w:color w:val="C00000"/>
        </w:rPr>
        <w:t xml:space="preserve"> – Výpis hliníkových výplní otvorov </w:t>
      </w:r>
    </w:p>
    <w:p w:rsidR="006D3873" w:rsidRDefault="006D3873" w:rsidP="006D3873">
      <w:pPr>
        <w:rPr>
          <w:rFonts w:ascii="Arial" w:hAnsi="Arial" w:cs="Arial"/>
        </w:rPr>
      </w:pPr>
    </w:p>
    <w:p w:rsidR="005B5841" w:rsidRPr="00E04FDC" w:rsidRDefault="00E04FDC" w:rsidP="006D3873">
      <w:pPr>
        <w:rPr>
          <w:rFonts w:ascii="Arial" w:hAnsi="Arial" w:cs="Arial"/>
          <w:b/>
          <w:bCs/>
          <w:sz w:val="32"/>
          <w:szCs w:val="32"/>
        </w:rPr>
      </w:pPr>
      <w:r w:rsidRPr="00E04FDC">
        <w:rPr>
          <w:rFonts w:ascii="Arial" w:hAnsi="Arial" w:cs="Arial"/>
          <w:b/>
          <w:bCs/>
          <w:sz w:val="32"/>
          <w:szCs w:val="32"/>
        </w:rPr>
        <w:t>Kultúrny dom Močenok</w:t>
      </w:r>
    </w:p>
    <w:p w:rsidR="00FB294F" w:rsidRDefault="00FB294F" w:rsidP="006D3873">
      <w:pPr>
        <w:rPr>
          <w:rFonts w:ascii="Arial" w:hAnsi="Arial" w:cs="Arial"/>
        </w:rPr>
      </w:pPr>
    </w:p>
    <w:p w:rsidR="00FB294F" w:rsidRDefault="00FB294F" w:rsidP="006D3873">
      <w:pPr>
        <w:rPr>
          <w:rFonts w:ascii="Arial" w:hAnsi="Arial" w:cs="Arial"/>
        </w:rPr>
      </w:pPr>
    </w:p>
    <w:p w:rsidR="006420FE" w:rsidRPr="001A45E1" w:rsidRDefault="006420FE" w:rsidP="006420F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0"/>
        <w:gridCol w:w="774"/>
        <w:gridCol w:w="3119"/>
      </w:tblGrid>
      <w:tr w:rsidR="006420FE" w:rsidRPr="001A45E1" w:rsidTr="00182430">
        <w:trPr>
          <w:trHeight w:val="3203"/>
        </w:trPr>
        <w:tc>
          <w:tcPr>
            <w:tcW w:w="6100" w:type="dxa"/>
          </w:tcPr>
          <w:p w:rsidR="006420FE" w:rsidRPr="001A45E1" w:rsidRDefault="00990D39" w:rsidP="00182430">
            <w:pPr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D </w:t>
            </w:r>
            <w:r w:rsidR="006420FE">
              <w:rPr>
                <w:rFonts w:ascii="Arial" w:hAnsi="Arial" w:cs="Arial"/>
                <w:b/>
                <w:sz w:val="28"/>
              </w:rPr>
              <w:t>1</w:t>
            </w: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Kon</w:t>
            </w:r>
            <w:r w:rsidR="00990D39">
              <w:rPr>
                <w:rFonts w:ascii="Arial" w:hAnsi="Arial" w:cs="Arial"/>
                <w:b/>
              </w:rPr>
              <w:t>š</w:t>
            </w:r>
            <w:r w:rsidRPr="001A45E1">
              <w:rPr>
                <w:rFonts w:ascii="Arial" w:hAnsi="Arial" w:cs="Arial"/>
                <w:b/>
              </w:rPr>
              <w:t>trukc</w:t>
            </w:r>
            <w:r w:rsidR="00990D39">
              <w:rPr>
                <w:rFonts w:ascii="Arial" w:hAnsi="Arial" w:cs="Arial"/>
                <w:b/>
              </w:rPr>
              <w:t>i</w:t>
            </w:r>
            <w:r w:rsidRPr="001A45E1">
              <w:rPr>
                <w:rFonts w:ascii="Arial" w:hAnsi="Arial" w:cs="Arial"/>
                <w:b/>
              </w:rPr>
              <w:t>e:</w:t>
            </w:r>
          </w:p>
          <w:p w:rsidR="00990D39" w:rsidRPr="001A45E1" w:rsidRDefault="00990D39" w:rsidP="00182430">
            <w:pPr>
              <w:rPr>
                <w:rFonts w:ascii="Arial" w:hAnsi="Arial" w:cs="Arial"/>
                <w:b/>
              </w:rPr>
            </w:pPr>
          </w:p>
          <w:p w:rsidR="00990D39" w:rsidRPr="00A61EF0" w:rsidRDefault="00990D39" w:rsidP="00182430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A61EF0">
              <w:rPr>
                <w:rFonts w:ascii="Arial" w:hAnsi="Arial" w:cs="Arial"/>
                <w:b/>
                <w:bCs/>
                <w:color w:val="FF0000"/>
              </w:rPr>
              <w:t>Položka č. D1</w:t>
            </w:r>
            <w:r w:rsidR="00A61EF0" w:rsidRPr="00A61EF0">
              <w:rPr>
                <w:rFonts w:ascii="Arial" w:hAnsi="Arial" w:cs="Arial"/>
                <w:b/>
                <w:bCs/>
                <w:color w:val="FF0000"/>
              </w:rPr>
              <w:t xml:space="preserve"> označenie na výkrese I1</w:t>
            </w:r>
          </w:p>
          <w:p w:rsidR="00990D39" w:rsidRDefault="00990D39" w:rsidP="00182430">
            <w:pPr>
              <w:rPr>
                <w:rFonts w:ascii="Arial" w:hAnsi="Arial" w:cs="Arial"/>
              </w:rPr>
            </w:pP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  <w:r w:rsidR="00990D39">
              <w:rPr>
                <w:rFonts w:ascii="Arial" w:hAnsi="Arial" w:cs="Arial"/>
              </w:rPr>
              <w:t xml:space="preserve">žiarna odolnosť </w:t>
            </w:r>
            <w:r w:rsidR="002E4C77">
              <w:rPr>
                <w:rFonts w:ascii="Arial" w:hAnsi="Arial" w:cs="Arial"/>
              </w:rPr>
              <w:t xml:space="preserve"> EI 60-Ext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Rozmer Š=1 050, V=2 070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Poh</w:t>
            </w:r>
            <w:r w:rsidR="00990D39">
              <w:rPr>
                <w:rFonts w:ascii="Arial" w:hAnsi="Arial" w:cs="Arial"/>
              </w:rPr>
              <w:t>ľa</w:t>
            </w:r>
            <w:r>
              <w:rPr>
                <w:rFonts w:ascii="Arial" w:hAnsi="Arial" w:cs="Arial"/>
              </w:rPr>
              <w:t>d z exteriéru, 1-k</w:t>
            </w:r>
            <w:r w:rsidR="00990D39">
              <w:rPr>
                <w:rFonts w:ascii="Arial" w:hAnsi="Arial" w:cs="Arial"/>
              </w:rPr>
              <w:t xml:space="preserve">rídlové dvere </w:t>
            </w:r>
            <w:r>
              <w:rPr>
                <w:rFonts w:ascii="Arial" w:hAnsi="Arial" w:cs="Arial"/>
              </w:rPr>
              <w:t>P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</w:t>
            </w:r>
            <w:r w:rsidR="00990D39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tv</w:t>
            </w:r>
            <w:r w:rsidR="00990D39">
              <w:rPr>
                <w:rFonts w:ascii="Arial" w:hAnsi="Arial" w:cs="Arial"/>
              </w:rPr>
              <w:t>áravé von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Kov</w:t>
            </w:r>
            <w:r w:rsidR="00990D39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n</w:t>
            </w:r>
            <w:r w:rsidR="00990D39">
              <w:rPr>
                <w:rFonts w:ascii="Arial" w:hAnsi="Arial" w:cs="Arial"/>
              </w:rPr>
              <w:t>ie</w:t>
            </w:r>
          </w:p>
          <w:p w:rsidR="00990D39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záv</w:t>
            </w:r>
            <w:r w:rsidR="00990D39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sy 3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990D39">
              <w:rPr>
                <w:rFonts w:ascii="Arial" w:hAnsi="Arial" w:cs="Arial"/>
              </w:rPr>
              <w:t>ľučka – zámok – protipožiarna verzia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Samoza</w:t>
            </w:r>
            <w:r w:rsidR="00990D39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v</w:t>
            </w:r>
            <w:r w:rsidR="00990D39">
              <w:rPr>
                <w:rFonts w:ascii="Arial" w:hAnsi="Arial" w:cs="Arial"/>
              </w:rPr>
              <w:t>árač</w:t>
            </w:r>
            <w:r>
              <w:rPr>
                <w:rFonts w:ascii="Arial" w:hAnsi="Arial" w:cs="Arial"/>
              </w:rPr>
              <w:t xml:space="preserve"> (Rameno </w:t>
            </w:r>
            <w:r w:rsidR="00990D39">
              <w:rPr>
                <w:rFonts w:ascii="Arial" w:hAnsi="Arial" w:cs="Arial"/>
              </w:rPr>
              <w:t>š</w:t>
            </w:r>
            <w:r>
              <w:rPr>
                <w:rFonts w:ascii="Arial" w:hAnsi="Arial" w:cs="Arial"/>
              </w:rPr>
              <w:t>tandardn</w:t>
            </w:r>
            <w:r w:rsidR="00990D39">
              <w:rPr>
                <w:rFonts w:ascii="Arial" w:hAnsi="Arial" w:cs="Arial"/>
              </w:rPr>
              <w:t>é</w:t>
            </w:r>
            <w:r>
              <w:rPr>
                <w:rFonts w:ascii="Arial" w:hAnsi="Arial" w:cs="Arial"/>
              </w:rPr>
              <w:t xml:space="preserve"> )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 a výplne: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Výplň EI 60 izolačná 47mm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kovania: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7R9005    [černá];8R7038    [nestandardní];8R9006    [stříbrná];8R----INOX    [nerez ocel]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profilov: 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X) RAL 8R7038 - atypická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Počet: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B5841">
              <w:rPr>
                <w:rFonts w:ascii="Arial" w:hAnsi="Arial" w:cs="Arial"/>
              </w:rPr>
              <w:t xml:space="preserve"> kus</w:t>
            </w:r>
          </w:p>
        </w:tc>
        <w:tc>
          <w:tcPr>
            <w:tcW w:w="774" w:type="dxa"/>
          </w:tcPr>
          <w:p w:rsidR="006420FE" w:rsidRPr="001A45E1" w:rsidRDefault="006420FE" w:rsidP="00182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  <w:r>
              <w:rPr>
                <w:rFonts w:ascii="Arial" w:hAnsi="Arial" w:cs="Arial"/>
                <w:noProof/>
                <w:lang w:val="sk-SK" w:eastAsia="sk-SK"/>
              </w:rPr>
              <w:drawing>
                <wp:inline distT="0" distB="0" distL="0" distR="0">
                  <wp:extent cx="1885950" cy="1885950"/>
                  <wp:effectExtent l="0" t="0" r="0" b="0"/>
                  <wp:docPr id="7" name="Obrázo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</w:tc>
      </w:tr>
    </w:tbl>
    <w:p w:rsidR="006420FE" w:rsidRPr="001A45E1" w:rsidRDefault="006420FE" w:rsidP="006420FE">
      <w:pPr>
        <w:rPr>
          <w:rFonts w:ascii="Arial" w:hAnsi="Arial" w:cs="Arial"/>
        </w:rPr>
      </w:pPr>
      <w:r w:rsidRPr="001A45E1">
        <w:rPr>
          <w:rFonts w:ascii="Arial" w:hAnsi="Arial" w:cs="Arial"/>
        </w:rPr>
        <w:t xml:space="preserve"> </w:t>
      </w:r>
    </w:p>
    <w:p w:rsidR="006420FE" w:rsidRDefault="006420FE" w:rsidP="006420FE">
      <w:pPr>
        <w:rPr>
          <w:rFonts w:ascii="Arial" w:hAnsi="Arial" w:cs="Arial"/>
        </w:rPr>
      </w:pPr>
    </w:p>
    <w:p w:rsidR="002E4C77" w:rsidRDefault="002E4C77" w:rsidP="006420FE">
      <w:pPr>
        <w:rPr>
          <w:rFonts w:ascii="Arial" w:hAnsi="Arial" w:cs="Arial"/>
        </w:rPr>
      </w:pPr>
    </w:p>
    <w:p w:rsidR="002E4C77" w:rsidRPr="001A45E1" w:rsidRDefault="002E4C77" w:rsidP="006420F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0"/>
        <w:gridCol w:w="774"/>
        <w:gridCol w:w="3119"/>
      </w:tblGrid>
      <w:tr w:rsidR="006420FE" w:rsidRPr="001A45E1" w:rsidTr="00182430">
        <w:trPr>
          <w:trHeight w:val="3203"/>
        </w:trPr>
        <w:tc>
          <w:tcPr>
            <w:tcW w:w="6100" w:type="dxa"/>
          </w:tcPr>
          <w:p w:rsidR="006420FE" w:rsidRPr="001A45E1" w:rsidRDefault="00990D39" w:rsidP="00182430">
            <w:pPr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D </w:t>
            </w:r>
            <w:r w:rsidR="006420FE">
              <w:rPr>
                <w:rFonts w:ascii="Arial" w:hAnsi="Arial" w:cs="Arial"/>
                <w:b/>
                <w:sz w:val="28"/>
              </w:rPr>
              <w:t>2</w:t>
            </w: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Kon</w:t>
            </w:r>
            <w:r w:rsidR="00990D39">
              <w:rPr>
                <w:rFonts w:ascii="Arial" w:hAnsi="Arial" w:cs="Arial"/>
                <w:b/>
              </w:rPr>
              <w:t>š</w:t>
            </w:r>
            <w:r w:rsidRPr="001A45E1">
              <w:rPr>
                <w:rFonts w:ascii="Arial" w:hAnsi="Arial" w:cs="Arial"/>
                <w:b/>
              </w:rPr>
              <w:t>trukc</w:t>
            </w:r>
            <w:r w:rsidR="00990D39">
              <w:rPr>
                <w:rFonts w:ascii="Arial" w:hAnsi="Arial" w:cs="Arial"/>
                <w:b/>
              </w:rPr>
              <w:t>ia</w:t>
            </w:r>
            <w:r w:rsidRPr="001A45E1">
              <w:rPr>
                <w:rFonts w:ascii="Arial" w:hAnsi="Arial" w:cs="Arial"/>
                <w:b/>
              </w:rPr>
              <w:t>:</w:t>
            </w:r>
          </w:p>
          <w:p w:rsidR="00990D39" w:rsidRDefault="00990D39" w:rsidP="00182430">
            <w:pPr>
              <w:rPr>
                <w:rFonts w:ascii="Arial" w:hAnsi="Arial" w:cs="Arial"/>
                <w:b/>
              </w:rPr>
            </w:pPr>
          </w:p>
          <w:p w:rsidR="00990D39" w:rsidRPr="00A61EF0" w:rsidRDefault="00990D39" w:rsidP="00182430">
            <w:pPr>
              <w:rPr>
                <w:rFonts w:ascii="Arial" w:hAnsi="Arial" w:cs="Arial"/>
                <w:b/>
                <w:color w:val="FF0000"/>
              </w:rPr>
            </w:pPr>
            <w:r w:rsidRPr="00A61EF0">
              <w:rPr>
                <w:rFonts w:ascii="Arial" w:hAnsi="Arial" w:cs="Arial"/>
                <w:b/>
                <w:color w:val="FF0000"/>
              </w:rPr>
              <w:t>Položka</w:t>
            </w:r>
            <w:r w:rsidR="00A61EF0" w:rsidRPr="00A61EF0">
              <w:rPr>
                <w:rFonts w:ascii="Arial" w:hAnsi="Arial" w:cs="Arial"/>
                <w:b/>
                <w:color w:val="FF0000"/>
              </w:rPr>
              <w:t xml:space="preserve"> č.</w:t>
            </w:r>
            <w:r w:rsidRPr="00A61EF0">
              <w:rPr>
                <w:rFonts w:ascii="Arial" w:hAnsi="Arial" w:cs="Arial"/>
                <w:b/>
                <w:color w:val="FF0000"/>
              </w:rPr>
              <w:t xml:space="preserve"> D2</w:t>
            </w:r>
            <w:r w:rsidR="00A61EF0" w:rsidRPr="00A61EF0">
              <w:rPr>
                <w:rFonts w:ascii="Arial" w:hAnsi="Arial" w:cs="Arial"/>
                <w:b/>
                <w:color w:val="FF0000"/>
              </w:rPr>
              <w:t xml:space="preserve"> označenie na výkrese I2</w:t>
            </w:r>
          </w:p>
          <w:p w:rsidR="00990D39" w:rsidRPr="001A45E1" w:rsidRDefault="00990D39" w:rsidP="00182430">
            <w:pPr>
              <w:rPr>
                <w:rFonts w:ascii="Arial" w:hAnsi="Arial" w:cs="Arial"/>
                <w:b/>
              </w:rPr>
            </w:pP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  <w:r w:rsidR="00990D39">
              <w:rPr>
                <w:rFonts w:ascii="Arial" w:hAnsi="Arial" w:cs="Arial"/>
              </w:rPr>
              <w:t>žiarna odolnosť :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Rozmer Š=880, V=1 970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Poh</w:t>
            </w:r>
            <w:r w:rsidR="00990D39">
              <w:rPr>
                <w:rFonts w:ascii="Arial" w:hAnsi="Arial" w:cs="Arial"/>
              </w:rPr>
              <w:t>ľ</w:t>
            </w:r>
            <w:r>
              <w:rPr>
                <w:rFonts w:ascii="Arial" w:hAnsi="Arial" w:cs="Arial"/>
              </w:rPr>
              <w:t>ad z exteriéru, 1-k</w:t>
            </w:r>
            <w:r w:rsidR="00990D39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ídl</w:t>
            </w:r>
            <w:r w:rsidR="00990D39">
              <w:rPr>
                <w:rFonts w:ascii="Arial" w:hAnsi="Arial" w:cs="Arial"/>
              </w:rPr>
              <w:t>ové</w:t>
            </w:r>
            <w:r>
              <w:rPr>
                <w:rFonts w:ascii="Arial" w:hAnsi="Arial" w:cs="Arial"/>
              </w:rPr>
              <w:t xml:space="preserve"> dve</w:t>
            </w:r>
            <w:r w:rsidR="00990D39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e P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otv</w:t>
            </w:r>
            <w:r w:rsidR="00990D39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ravé v</w:t>
            </w:r>
            <w:r w:rsidR="00990D39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n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Kov</w:t>
            </w:r>
            <w:r w:rsidR="00990D39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n</w:t>
            </w:r>
            <w:r w:rsidR="00990D39">
              <w:rPr>
                <w:rFonts w:ascii="Arial" w:hAnsi="Arial" w:cs="Arial"/>
              </w:rPr>
              <w:t>ie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záv</w:t>
            </w:r>
            <w:r w:rsidR="00990D39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sy 2 d</w:t>
            </w:r>
            <w:r w:rsidR="00990D39">
              <w:rPr>
                <w:rFonts w:ascii="Arial" w:hAnsi="Arial" w:cs="Arial"/>
              </w:rPr>
              <w:t>ie</w:t>
            </w:r>
            <w:r>
              <w:rPr>
                <w:rFonts w:ascii="Arial" w:hAnsi="Arial" w:cs="Arial"/>
              </w:rPr>
              <w:t>ln</w:t>
            </w:r>
            <w:r w:rsidR="00990D39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</w:t>
            </w:r>
            <w:r w:rsidR="00990D39">
              <w:rPr>
                <w:rFonts w:ascii="Arial" w:hAnsi="Arial" w:cs="Arial"/>
              </w:rPr>
              <w:t>učky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990D39">
              <w:rPr>
                <w:rFonts w:ascii="Arial" w:hAnsi="Arial" w:cs="Arial"/>
              </w:rPr>
              <w:t>ľučky</w:t>
            </w:r>
            <w:r>
              <w:rPr>
                <w:rFonts w:ascii="Arial" w:hAnsi="Arial" w:cs="Arial"/>
              </w:rPr>
              <w:t>, M</w:t>
            </w:r>
            <w:r w:rsidR="00990D39">
              <w:rPr>
                <w:rFonts w:ascii="Arial" w:hAnsi="Arial" w:cs="Arial"/>
              </w:rPr>
              <w:t>adlá</w:t>
            </w:r>
            <w:r>
              <w:rPr>
                <w:rFonts w:ascii="Arial" w:hAnsi="Arial" w:cs="Arial"/>
              </w:rPr>
              <w:t>, Z</w:t>
            </w:r>
            <w:r w:rsidR="00990D39">
              <w:rPr>
                <w:rFonts w:ascii="Arial" w:hAnsi="Arial" w:cs="Arial"/>
              </w:rPr>
              <w:t>ámky</w:t>
            </w:r>
            <w:r>
              <w:rPr>
                <w:rFonts w:ascii="Arial" w:hAnsi="Arial" w:cs="Arial"/>
              </w:rPr>
              <w:t xml:space="preserve"> </w:t>
            </w:r>
            <w:r w:rsidR="00990D39">
              <w:rPr>
                <w:rFonts w:ascii="Arial" w:hAnsi="Arial" w:cs="Arial"/>
              </w:rPr>
              <w:t>štandart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 a výplne: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Panel 44mm (1ZN-42QT-1ZN) RAL 7038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kovania: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8R7038    [nestandardní];8R9005    [černá]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profilov: 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X) RAL 8R7038 - atypická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Počet: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B5841">
              <w:rPr>
                <w:rFonts w:ascii="Arial" w:hAnsi="Arial" w:cs="Arial"/>
              </w:rPr>
              <w:t xml:space="preserve"> kus</w:t>
            </w:r>
          </w:p>
        </w:tc>
        <w:tc>
          <w:tcPr>
            <w:tcW w:w="774" w:type="dxa"/>
          </w:tcPr>
          <w:p w:rsidR="006420FE" w:rsidRPr="001A45E1" w:rsidRDefault="006420FE" w:rsidP="00182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  <w:r>
              <w:rPr>
                <w:rFonts w:ascii="Arial" w:hAnsi="Arial" w:cs="Arial"/>
                <w:noProof/>
                <w:lang w:val="sk-SK" w:eastAsia="sk-SK"/>
              </w:rPr>
              <w:drawing>
                <wp:inline distT="0" distB="0" distL="0" distR="0">
                  <wp:extent cx="1885950" cy="1885950"/>
                  <wp:effectExtent l="0" t="0" r="0" b="0"/>
                  <wp:docPr id="17" name="Obrázo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</w:tc>
      </w:tr>
    </w:tbl>
    <w:p w:rsidR="006420FE" w:rsidRDefault="006420FE" w:rsidP="006420FE">
      <w:pPr>
        <w:rPr>
          <w:rFonts w:ascii="Arial" w:hAnsi="Arial" w:cs="Arial"/>
        </w:rPr>
      </w:pPr>
      <w:r w:rsidRPr="001A45E1">
        <w:rPr>
          <w:rFonts w:ascii="Arial" w:hAnsi="Arial" w:cs="Arial"/>
        </w:rPr>
        <w:t xml:space="preserve"> </w:t>
      </w:r>
    </w:p>
    <w:p w:rsidR="00FB294F" w:rsidRDefault="00FB294F" w:rsidP="006420FE">
      <w:pPr>
        <w:rPr>
          <w:rFonts w:ascii="Arial" w:hAnsi="Arial" w:cs="Arial"/>
        </w:rPr>
      </w:pPr>
    </w:p>
    <w:p w:rsidR="00FB294F" w:rsidRDefault="00FB294F" w:rsidP="006420FE">
      <w:pPr>
        <w:rPr>
          <w:rFonts w:ascii="Arial" w:hAnsi="Arial" w:cs="Arial"/>
        </w:rPr>
      </w:pPr>
    </w:p>
    <w:p w:rsidR="00FB294F" w:rsidRPr="001A45E1" w:rsidRDefault="00FB294F" w:rsidP="006420FE">
      <w:pPr>
        <w:rPr>
          <w:rFonts w:ascii="Arial" w:hAnsi="Arial" w:cs="Arial"/>
        </w:rPr>
      </w:pPr>
    </w:p>
    <w:p w:rsidR="006420FE" w:rsidRPr="001A45E1" w:rsidRDefault="006420FE" w:rsidP="006420F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0"/>
        <w:gridCol w:w="774"/>
        <w:gridCol w:w="3119"/>
      </w:tblGrid>
      <w:tr w:rsidR="006420FE" w:rsidRPr="001A45E1" w:rsidTr="00182430">
        <w:trPr>
          <w:trHeight w:val="3203"/>
        </w:trPr>
        <w:tc>
          <w:tcPr>
            <w:tcW w:w="6100" w:type="dxa"/>
          </w:tcPr>
          <w:p w:rsidR="006420FE" w:rsidRPr="001A45E1" w:rsidRDefault="00990D39" w:rsidP="00182430">
            <w:pPr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lastRenderedPageBreak/>
              <w:t xml:space="preserve">D </w:t>
            </w:r>
            <w:r w:rsidR="006420FE">
              <w:rPr>
                <w:rFonts w:ascii="Arial" w:hAnsi="Arial" w:cs="Arial"/>
                <w:b/>
                <w:sz w:val="28"/>
              </w:rPr>
              <w:t>3</w:t>
            </w: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Kon</w:t>
            </w:r>
            <w:r w:rsidR="0032694C">
              <w:rPr>
                <w:rFonts w:ascii="Arial" w:hAnsi="Arial" w:cs="Arial"/>
                <w:b/>
              </w:rPr>
              <w:t>š</w:t>
            </w:r>
            <w:r w:rsidRPr="001A45E1">
              <w:rPr>
                <w:rFonts w:ascii="Arial" w:hAnsi="Arial" w:cs="Arial"/>
                <w:b/>
              </w:rPr>
              <w:t>trukc</w:t>
            </w:r>
            <w:r w:rsidR="0032694C">
              <w:rPr>
                <w:rFonts w:ascii="Arial" w:hAnsi="Arial" w:cs="Arial"/>
                <w:b/>
              </w:rPr>
              <w:t>ia</w:t>
            </w:r>
            <w:r w:rsidRPr="001A45E1">
              <w:rPr>
                <w:rFonts w:ascii="Arial" w:hAnsi="Arial" w:cs="Arial"/>
                <w:b/>
              </w:rPr>
              <w:t>:</w:t>
            </w:r>
          </w:p>
          <w:p w:rsidR="0032694C" w:rsidRDefault="0032694C" w:rsidP="00182430">
            <w:pPr>
              <w:rPr>
                <w:rFonts w:ascii="Arial" w:hAnsi="Arial" w:cs="Arial"/>
                <w:b/>
              </w:rPr>
            </w:pPr>
          </w:p>
          <w:p w:rsidR="0032694C" w:rsidRPr="00A61EF0" w:rsidRDefault="0032694C" w:rsidP="00182430">
            <w:pPr>
              <w:rPr>
                <w:rFonts w:ascii="Arial" w:hAnsi="Arial" w:cs="Arial"/>
                <w:b/>
                <w:color w:val="FF0000"/>
              </w:rPr>
            </w:pPr>
            <w:r w:rsidRPr="00A61EF0">
              <w:rPr>
                <w:rFonts w:ascii="Arial" w:hAnsi="Arial" w:cs="Arial"/>
                <w:b/>
                <w:color w:val="FF0000"/>
              </w:rPr>
              <w:t>Položka č. D3</w:t>
            </w:r>
            <w:r w:rsidR="00A61EF0" w:rsidRPr="00A61EF0">
              <w:rPr>
                <w:rFonts w:ascii="Arial" w:hAnsi="Arial" w:cs="Arial"/>
                <w:b/>
                <w:color w:val="FF0000"/>
              </w:rPr>
              <w:t xml:space="preserve"> označenie na výkrese I4</w:t>
            </w:r>
          </w:p>
          <w:p w:rsidR="0032694C" w:rsidRPr="001A45E1" w:rsidRDefault="0032694C" w:rsidP="00182430">
            <w:pPr>
              <w:rPr>
                <w:rFonts w:ascii="Arial" w:hAnsi="Arial" w:cs="Arial"/>
                <w:b/>
              </w:rPr>
            </w:pP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  <w:r w:rsidR="0032694C">
              <w:rPr>
                <w:rFonts w:ascii="Arial" w:hAnsi="Arial" w:cs="Arial"/>
              </w:rPr>
              <w:t xml:space="preserve">žiarna odolnosť </w:t>
            </w:r>
            <w:r>
              <w:rPr>
                <w:rFonts w:ascii="Arial" w:hAnsi="Arial" w:cs="Arial"/>
              </w:rPr>
              <w:t xml:space="preserve"> </w:t>
            </w:r>
            <w:r w:rsidR="0032694C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32694C">
              <w:rPr>
                <w:rFonts w:ascii="Arial" w:hAnsi="Arial" w:cs="Arial"/>
              </w:rPr>
              <w:t>El 60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Rozmer Š=1 000, V=2 060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Poh</w:t>
            </w:r>
            <w:r w:rsidR="0032694C">
              <w:rPr>
                <w:rFonts w:ascii="Arial" w:hAnsi="Arial" w:cs="Arial"/>
              </w:rPr>
              <w:t>ľ</w:t>
            </w:r>
            <w:r>
              <w:rPr>
                <w:rFonts w:ascii="Arial" w:hAnsi="Arial" w:cs="Arial"/>
              </w:rPr>
              <w:t>ad z exteriéru, 1-k</w:t>
            </w:r>
            <w:r w:rsidR="0032694C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ídl</w:t>
            </w:r>
            <w:r w:rsidR="0032694C">
              <w:rPr>
                <w:rFonts w:ascii="Arial" w:hAnsi="Arial" w:cs="Arial"/>
              </w:rPr>
              <w:t>ové</w:t>
            </w:r>
            <w:r>
              <w:rPr>
                <w:rFonts w:ascii="Arial" w:hAnsi="Arial" w:cs="Arial"/>
              </w:rPr>
              <w:t xml:space="preserve"> dve</w:t>
            </w:r>
            <w:r w:rsidR="0032694C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e P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otv</w:t>
            </w:r>
            <w:r w:rsidR="0032694C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ravé v</w:t>
            </w:r>
            <w:r w:rsidR="0032694C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n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Kov</w:t>
            </w:r>
            <w:r w:rsidR="0032694C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n</w:t>
            </w:r>
            <w:r w:rsidR="0032694C">
              <w:rPr>
                <w:rFonts w:ascii="Arial" w:hAnsi="Arial" w:cs="Arial"/>
              </w:rPr>
              <w:t>ie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záv</w:t>
            </w:r>
            <w:r w:rsidR="0032694C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sy 3 d</w:t>
            </w:r>
            <w:r w:rsidR="0032694C">
              <w:rPr>
                <w:rFonts w:ascii="Arial" w:hAnsi="Arial" w:cs="Arial"/>
              </w:rPr>
              <w:t>ie</w:t>
            </w:r>
            <w:r>
              <w:rPr>
                <w:rFonts w:ascii="Arial" w:hAnsi="Arial" w:cs="Arial"/>
              </w:rPr>
              <w:t>ln</w:t>
            </w:r>
            <w:r w:rsidR="0032694C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32694C">
              <w:rPr>
                <w:rFonts w:ascii="Arial" w:hAnsi="Arial" w:cs="Arial"/>
              </w:rPr>
              <w:t>ľučky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32694C">
              <w:rPr>
                <w:rFonts w:ascii="Arial" w:hAnsi="Arial" w:cs="Arial"/>
              </w:rPr>
              <w:t>ľučka</w:t>
            </w:r>
            <w:r>
              <w:rPr>
                <w:rFonts w:ascii="Arial" w:hAnsi="Arial" w:cs="Arial"/>
              </w:rPr>
              <w:t xml:space="preserve"> Zám</w:t>
            </w:r>
            <w:r w:rsidR="0032694C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k (protipož</w:t>
            </w:r>
            <w:r w:rsidR="0032694C">
              <w:rPr>
                <w:rFonts w:ascii="Arial" w:hAnsi="Arial" w:cs="Arial"/>
              </w:rPr>
              <w:t>ia</w:t>
            </w:r>
            <w:r>
              <w:rPr>
                <w:rFonts w:ascii="Arial" w:hAnsi="Arial" w:cs="Arial"/>
              </w:rPr>
              <w:t>rn</w:t>
            </w:r>
            <w:r w:rsidR="0032694C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verz</w:t>
            </w:r>
            <w:r w:rsidR="0032694C">
              <w:rPr>
                <w:rFonts w:ascii="Arial" w:hAnsi="Arial" w:cs="Arial"/>
              </w:rPr>
              <w:t>ia</w:t>
            </w:r>
            <w:r>
              <w:rPr>
                <w:rFonts w:ascii="Arial" w:hAnsi="Arial" w:cs="Arial"/>
              </w:rPr>
              <w:t>)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Samoza</w:t>
            </w:r>
            <w:r w:rsidR="0032694C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v</w:t>
            </w:r>
            <w:r w:rsidR="0032694C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 xml:space="preserve">rač Rameno </w:t>
            </w:r>
            <w:r w:rsidR="0032694C">
              <w:rPr>
                <w:rFonts w:ascii="Arial" w:hAnsi="Arial" w:cs="Arial"/>
              </w:rPr>
              <w:t>š</w:t>
            </w:r>
            <w:r>
              <w:rPr>
                <w:rFonts w:ascii="Arial" w:hAnsi="Arial" w:cs="Arial"/>
              </w:rPr>
              <w:t>tandar</w:t>
            </w:r>
            <w:r w:rsidR="0032694C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n</w:t>
            </w:r>
            <w:r w:rsidR="0032694C">
              <w:rPr>
                <w:rFonts w:ascii="Arial" w:hAnsi="Arial" w:cs="Arial"/>
              </w:rPr>
              <w:t>é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 a výplne: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Výplň EI 60 izolačná 47mm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kovania: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7R9005    [černá];8R7038    [nestandardní];8R9006    [stříbrná];8R----INOX    [nerez ocel]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profilov: 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X) RAL 8R7038 - atypická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Počet: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B5841">
              <w:rPr>
                <w:rFonts w:ascii="Arial" w:hAnsi="Arial" w:cs="Arial"/>
              </w:rPr>
              <w:t xml:space="preserve"> kus</w:t>
            </w:r>
          </w:p>
        </w:tc>
        <w:tc>
          <w:tcPr>
            <w:tcW w:w="774" w:type="dxa"/>
          </w:tcPr>
          <w:p w:rsidR="006420FE" w:rsidRPr="001A45E1" w:rsidRDefault="006420FE" w:rsidP="00182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  <w:r>
              <w:rPr>
                <w:rFonts w:ascii="Arial" w:hAnsi="Arial" w:cs="Arial"/>
                <w:noProof/>
                <w:lang w:val="sk-SK" w:eastAsia="sk-SK"/>
              </w:rPr>
              <w:drawing>
                <wp:inline distT="0" distB="0" distL="0" distR="0">
                  <wp:extent cx="1885950" cy="1885950"/>
                  <wp:effectExtent l="0" t="0" r="0" b="0"/>
                  <wp:docPr id="30" name="Obrázok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</w:tc>
      </w:tr>
    </w:tbl>
    <w:p w:rsidR="006420FE" w:rsidRDefault="006420FE" w:rsidP="006420FE">
      <w:pPr>
        <w:rPr>
          <w:rFonts w:ascii="Arial" w:hAnsi="Arial" w:cs="Arial"/>
        </w:rPr>
      </w:pPr>
      <w:r w:rsidRPr="001A45E1">
        <w:rPr>
          <w:rFonts w:ascii="Arial" w:hAnsi="Arial" w:cs="Arial"/>
        </w:rPr>
        <w:t xml:space="preserve"> </w:t>
      </w:r>
    </w:p>
    <w:p w:rsidR="002E4C77" w:rsidRDefault="002E4C77" w:rsidP="006420FE">
      <w:pPr>
        <w:rPr>
          <w:rFonts w:ascii="Arial" w:hAnsi="Arial" w:cs="Arial"/>
        </w:rPr>
      </w:pPr>
    </w:p>
    <w:p w:rsidR="002E4C77" w:rsidRDefault="002E4C77" w:rsidP="006420FE">
      <w:pPr>
        <w:rPr>
          <w:rFonts w:ascii="Arial" w:hAnsi="Arial" w:cs="Arial"/>
        </w:rPr>
      </w:pPr>
    </w:p>
    <w:p w:rsidR="002E4C77" w:rsidRPr="001A45E1" w:rsidRDefault="002E4C77" w:rsidP="006420FE">
      <w:pPr>
        <w:rPr>
          <w:rFonts w:ascii="Arial" w:hAnsi="Arial" w:cs="Arial"/>
        </w:rPr>
      </w:pPr>
    </w:p>
    <w:p w:rsidR="006420FE" w:rsidRPr="001A45E1" w:rsidRDefault="006420FE" w:rsidP="006420F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0"/>
        <w:gridCol w:w="774"/>
        <w:gridCol w:w="3119"/>
      </w:tblGrid>
      <w:tr w:rsidR="006420FE" w:rsidRPr="001A45E1" w:rsidTr="00182430">
        <w:trPr>
          <w:trHeight w:val="3203"/>
        </w:trPr>
        <w:tc>
          <w:tcPr>
            <w:tcW w:w="6100" w:type="dxa"/>
          </w:tcPr>
          <w:p w:rsidR="006420FE" w:rsidRPr="001A45E1" w:rsidRDefault="0032694C" w:rsidP="00182430">
            <w:pPr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D </w:t>
            </w:r>
            <w:r w:rsidR="006420FE">
              <w:rPr>
                <w:rFonts w:ascii="Arial" w:hAnsi="Arial" w:cs="Arial"/>
                <w:b/>
                <w:sz w:val="28"/>
              </w:rPr>
              <w:t>4</w:t>
            </w: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Kon</w:t>
            </w:r>
            <w:r w:rsidR="0032694C">
              <w:rPr>
                <w:rFonts w:ascii="Arial" w:hAnsi="Arial" w:cs="Arial"/>
                <w:b/>
              </w:rPr>
              <w:t>š</w:t>
            </w:r>
            <w:r w:rsidRPr="001A45E1">
              <w:rPr>
                <w:rFonts w:ascii="Arial" w:hAnsi="Arial" w:cs="Arial"/>
                <w:b/>
              </w:rPr>
              <w:t>trukc</w:t>
            </w:r>
            <w:r w:rsidR="0032694C">
              <w:rPr>
                <w:rFonts w:ascii="Arial" w:hAnsi="Arial" w:cs="Arial"/>
                <w:b/>
              </w:rPr>
              <w:t>ia</w:t>
            </w:r>
            <w:r w:rsidRPr="001A45E1">
              <w:rPr>
                <w:rFonts w:ascii="Arial" w:hAnsi="Arial" w:cs="Arial"/>
                <w:b/>
              </w:rPr>
              <w:t>:</w:t>
            </w:r>
          </w:p>
          <w:p w:rsidR="0032694C" w:rsidRDefault="0032694C" w:rsidP="00182430">
            <w:pPr>
              <w:rPr>
                <w:rFonts w:ascii="Arial" w:hAnsi="Arial" w:cs="Arial"/>
                <w:b/>
              </w:rPr>
            </w:pPr>
          </w:p>
          <w:p w:rsidR="0032694C" w:rsidRPr="00A61EF0" w:rsidRDefault="0032694C" w:rsidP="00182430">
            <w:pPr>
              <w:rPr>
                <w:rFonts w:ascii="Arial" w:hAnsi="Arial" w:cs="Arial"/>
                <w:b/>
                <w:color w:val="FF0000"/>
              </w:rPr>
            </w:pPr>
            <w:r w:rsidRPr="00A61EF0">
              <w:rPr>
                <w:rFonts w:ascii="Arial" w:hAnsi="Arial" w:cs="Arial"/>
                <w:b/>
                <w:color w:val="FF0000"/>
              </w:rPr>
              <w:t>Položka č. D4</w:t>
            </w:r>
            <w:r w:rsidR="00A61EF0" w:rsidRPr="00A61EF0">
              <w:rPr>
                <w:rFonts w:ascii="Arial" w:hAnsi="Arial" w:cs="Arial"/>
                <w:b/>
                <w:color w:val="FF0000"/>
              </w:rPr>
              <w:t xml:space="preserve"> označenie na výkrese J1</w:t>
            </w:r>
          </w:p>
          <w:p w:rsidR="0032694C" w:rsidRPr="001A45E1" w:rsidRDefault="0032694C" w:rsidP="00182430">
            <w:pPr>
              <w:rPr>
                <w:rFonts w:ascii="Arial" w:hAnsi="Arial" w:cs="Arial"/>
                <w:b/>
              </w:rPr>
            </w:pP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  <w:r w:rsidR="0032694C">
              <w:rPr>
                <w:rFonts w:ascii="Arial" w:hAnsi="Arial" w:cs="Arial"/>
              </w:rPr>
              <w:t>žiarna odolnosť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Rozmer Š=1 550, V=2 060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Poh</w:t>
            </w:r>
            <w:r w:rsidR="0032694C">
              <w:rPr>
                <w:rFonts w:ascii="Arial" w:hAnsi="Arial" w:cs="Arial"/>
              </w:rPr>
              <w:t>ľ</w:t>
            </w:r>
            <w:r>
              <w:rPr>
                <w:rFonts w:ascii="Arial" w:hAnsi="Arial" w:cs="Arial"/>
              </w:rPr>
              <w:t>ad z exteriéru, 2-k</w:t>
            </w:r>
            <w:r w:rsidR="0032694C">
              <w:rPr>
                <w:rFonts w:ascii="Arial" w:hAnsi="Arial" w:cs="Arial"/>
              </w:rPr>
              <w:t>rídlové</w:t>
            </w:r>
            <w:r>
              <w:rPr>
                <w:rFonts w:ascii="Arial" w:hAnsi="Arial" w:cs="Arial"/>
              </w:rPr>
              <w:t xml:space="preserve"> dve</w:t>
            </w:r>
            <w:r w:rsidR="0032694C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e P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otv</w:t>
            </w:r>
            <w:r w:rsidR="0032694C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ravé v</w:t>
            </w:r>
            <w:r w:rsidR="0032694C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n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</w:t>
            </w:r>
            <w:r w:rsidR="0032694C">
              <w:rPr>
                <w:rFonts w:ascii="Arial" w:hAnsi="Arial" w:cs="Arial"/>
              </w:rPr>
              <w:t>vanie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záv</w:t>
            </w:r>
            <w:r w:rsidR="0032694C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sy 2 d</w:t>
            </w:r>
            <w:r w:rsidR="0032694C">
              <w:rPr>
                <w:rFonts w:ascii="Arial" w:hAnsi="Arial" w:cs="Arial"/>
              </w:rPr>
              <w:t>ielne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32694C">
              <w:rPr>
                <w:rFonts w:ascii="Arial" w:hAnsi="Arial" w:cs="Arial"/>
              </w:rPr>
              <w:t>ľučky</w:t>
            </w:r>
          </w:p>
          <w:p w:rsidR="00293290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Panikový zám</w:t>
            </w:r>
            <w:r w:rsidR="0032694C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k (3 bodový) automatický+Varianta panikové funkc</w:t>
            </w:r>
            <w:r w:rsidR="00293290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e=</w:t>
            </w:r>
            <w:r w:rsidR="002932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Paniková hrazda podle EN 1125+Centráln</w:t>
            </w:r>
            <w:r w:rsidR="00293290">
              <w:rPr>
                <w:rFonts w:ascii="Arial" w:hAnsi="Arial" w:cs="Arial"/>
              </w:rPr>
              <w:t>y</w:t>
            </w:r>
            <w:r>
              <w:rPr>
                <w:rFonts w:ascii="Arial" w:hAnsi="Arial" w:cs="Arial"/>
              </w:rPr>
              <w:t xml:space="preserve"> z</w:t>
            </w:r>
            <w:r w:rsidR="00293290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 xml:space="preserve">strč ruční+Varianta podlahového protikusu=Protikus </w:t>
            </w:r>
          </w:p>
          <w:p w:rsidR="00293290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Samoza</w:t>
            </w:r>
            <w:r w:rsidR="00293290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v</w:t>
            </w:r>
            <w:r w:rsidR="00293290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rač Rameno s blokádou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 a výplne: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Panel 44mm (1ZN-42QT-1ZN) RAL 7038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kovania: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8R7038    [nestandardní];8R9005    [černá];8R9006    [stříbrná];8R----INOX    [nerez ocel];8SST01    [nerez ocel]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profilov: 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X) RAL 8R7038 - atypická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Počet: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B5841">
              <w:rPr>
                <w:rFonts w:ascii="Arial" w:hAnsi="Arial" w:cs="Arial"/>
              </w:rPr>
              <w:t xml:space="preserve"> kusy</w:t>
            </w:r>
          </w:p>
        </w:tc>
        <w:tc>
          <w:tcPr>
            <w:tcW w:w="774" w:type="dxa"/>
          </w:tcPr>
          <w:p w:rsidR="006420FE" w:rsidRPr="001A45E1" w:rsidRDefault="006420FE" w:rsidP="00182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  <w:r>
              <w:rPr>
                <w:rFonts w:ascii="Arial" w:hAnsi="Arial" w:cs="Arial"/>
                <w:noProof/>
                <w:lang w:val="sk-SK" w:eastAsia="sk-SK"/>
              </w:rPr>
              <w:drawing>
                <wp:inline distT="0" distB="0" distL="0" distR="0">
                  <wp:extent cx="1876425" cy="1876425"/>
                  <wp:effectExtent l="0" t="0" r="9525" b="0"/>
                  <wp:docPr id="46" name="Obrázok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2E4C77" w:rsidP="0018243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  <w:b/>
                <w:color w:val="C00000"/>
                <w:lang w:val="en-US"/>
              </w:rPr>
            </w:pPr>
          </w:p>
          <w:p w:rsidR="006420FE" w:rsidRPr="001A45E1" w:rsidRDefault="002E4C77" w:rsidP="00182430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   </w:t>
            </w: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  <w:lang w:val="en-US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</w:tc>
      </w:tr>
    </w:tbl>
    <w:p w:rsidR="006420FE" w:rsidRPr="001A45E1" w:rsidRDefault="006420FE" w:rsidP="006420FE">
      <w:pPr>
        <w:rPr>
          <w:rFonts w:ascii="Arial" w:hAnsi="Arial" w:cs="Arial"/>
        </w:rPr>
      </w:pPr>
      <w:r w:rsidRPr="001A45E1">
        <w:rPr>
          <w:rFonts w:ascii="Arial" w:hAnsi="Arial" w:cs="Arial"/>
        </w:rPr>
        <w:t xml:space="preserve"> </w:t>
      </w:r>
    </w:p>
    <w:p w:rsidR="006420FE" w:rsidRPr="001A45E1" w:rsidRDefault="006420FE" w:rsidP="006420F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0"/>
        <w:gridCol w:w="774"/>
        <w:gridCol w:w="3119"/>
      </w:tblGrid>
      <w:tr w:rsidR="006420FE" w:rsidRPr="001A45E1" w:rsidTr="00182430">
        <w:trPr>
          <w:trHeight w:val="3203"/>
        </w:trPr>
        <w:tc>
          <w:tcPr>
            <w:tcW w:w="6100" w:type="dxa"/>
          </w:tcPr>
          <w:p w:rsidR="006420FE" w:rsidRPr="001A45E1" w:rsidRDefault="00293290" w:rsidP="00182430">
            <w:pPr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lastRenderedPageBreak/>
              <w:t xml:space="preserve">D </w:t>
            </w:r>
            <w:r w:rsidR="006420FE">
              <w:rPr>
                <w:rFonts w:ascii="Arial" w:hAnsi="Arial" w:cs="Arial"/>
                <w:b/>
                <w:sz w:val="28"/>
              </w:rPr>
              <w:t>5</w:t>
            </w: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Kon</w:t>
            </w:r>
            <w:r w:rsidR="00293290">
              <w:rPr>
                <w:rFonts w:ascii="Arial" w:hAnsi="Arial" w:cs="Arial"/>
                <w:b/>
              </w:rPr>
              <w:t>š</w:t>
            </w:r>
            <w:r w:rsidRPr="001A45E1">
              <w:rPr>
                <w:rFonts w:ascii="Arial" w:hAnsi="Arial" w:cs="Arial"/>
                <w:b/>
              </w:rPr>
              <w:t>trukc</w:t>
            </w:r>
            <w:r w:rsidR="00293290">
              <w:rPr>
                <w:rFonts w:ascii="Arial" w:hAnsi="Arial" w:cs="Arial"/>
                <w:b/>
              </w:rPr>
              <w:t>ia</w:t>
            </w:r>
            <w:r w:rsidRPr="001A45E1">
              <w:rPr>
                <w:rFonts w:ascii="Arial" w:hAnsi="Arial" w:cs="Arial"/>
                <w:b/>
              </w:rPr>
              <w:t>:</w:t>
            </w:r>
          </w:p>
          <w:p w:rsidR="00293290" w:rsidRDefault="00293290" w:rsidP="00182430">
            <w:pPr>
              <w:rPr>
                <w:rFonts w:ascii="Arial" w:hAnsi="Arial" w:cs="Arial"/>
                <w:b/>
              </w:rPr>
            </w:pPr>
          </w:p>
          <w:p w:rsidR="00293290" w:rsidRPr="00A61EF0" w:rsidRDefault="00293290" w:rsidP="00182430">
            <w:pPr>
              <w:rPr>
                <w:rFonts w:ascii="Arial" w:hAnsi="Arial" w:cs="Arial"/>
                <w:b/>
                <w:color w:val="FF0000"/>
              </w:rPr>
            </w:pPr>
            <w:r w:rsidRPr="00A61EF0">
              <w:rPr>
                <w:rFonts w:ascii="Arial" w:hAnsi="Arial" w:cs="Arial"/>
                <w:b/>
                <w:color w:val="FF0000"/>
              </w:rPr>
              <w:t>Položka č. D5</w:t>
            </w:r>
            <w:r w:rsidR="00A61EF0" w:rsidRPr="00A61EF0">
              <w:rPr>
                <w:rFonts w:ascii="Arial" w:hAnsi="Arial" w:cs="Arial"/>
                <w:b/>
                <w:color w:val="FF0000"/>
              </w:rPr>
              <w:t xml:space="preserve"> označenie na výkrese K2</w:t>
            </w:r>
          </w:p>
          <w:p w:rsidR="00293290" w:rsidRPr="001A45E1" w:rsidRDefault="00293290" w:rsidP="00182430">
            <w:pPr>
              <w:rPr>
                <w:rFonts w:ascii="Arial" w:hAnsi="Arial" w:cs="Arial"/>
                <w:b/>
              </w:rPr>
            </w:pP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  <w:r w:rsidR="00293290">
              <w:rPr>
                <w:rFonts w:ascii="Arial" w:hAnsi="Arial" w:cs="Arial"/>
              </w:rPr>
              <w:t>žiarna odolnosť :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Rozmer Š=1 770, V=2 350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Poh</w:t>
            </w:r>
            <w:r w:rsidR="00293290">
              <w:rPr>
                <w:rFonts w:ascii="Arial" w:hAnsi="Arial" w:cs="Arial"/>
              </w:rPr>
              <w:t>ľ</w:t>
            </w:r>
            <w:r>
              <w:rPr>
                <w:rFonts w:ascii="Arial" w:hAnsi="Arial" w:cs="Arial"/>
              </w:rPr>
              <w:t>ad z exteriéru, 2-k</w:t>
            </w:r>
            <w:r w:rsidR="00293290">
              <w:rPr>
                <w:rFonts w:ascii="Arial" w:hAnsi="Arial" w:cs="Arial"/>
              </w:rPr>
              <w:t>rídlové</w:t>
            </w:r>
            <w:r>
              <w:rPr>
                <w:rFonts w:ascii="Arial" w:hAnsi="Arial" w:cs="Arial"/>
              </w:rPr>
              <w:t xml:space="preserve"> dve</w:t>
            </w:r>
            <w:r w:rsidR="00293290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e P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otv</w:t>
            </w:r>
            <w:r w:rsidR="00293290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ravé v</w:t>
            </w:r>
            <w:r w:rsidR="00293290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n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Kov</w:t>
            </w:r>
            <w:r w:rsidR="00293290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n</w:t>
            </w:r>
            <w:r w:rsidR="00293290">
              <w:rPr>
                <w:rFonts w:ascii="Arial" w:hAnsi="Arial" w:cs="Arial"/>
              </w:rPr>
              <w:t>ie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záv</w:t>
            </w:r>
            <w:r w:rsidR="00293290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sy 2 d</w:t>
            </w:r>
            <w:r w:rsidR="00293290">
              <w:rPr>
                <w:rFonts w:ascii="Arial" w:hAnsi="Arial" w:cs="Arial"/>
              </w:rPr>
              <w:t>ie</w:t>
            </w:r>
            <w:r>
              <w:rPr>
                <w:rFonts w:ascii="Arial" w:hAnsi="Arial" w:cs="Arial"/>
              </w:rPr>
              <w:t>ln</w:t>
            </w:r>
            <w:r w:rsidR="00293290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293290">
              <w:rPr>
                <w:rFonts w:ascii="Arial" w:hAnsi="Arial" w:cs="Arial"/>
              </w:rPr>
              <w:t>ľučky</w:t>
            </w:r>
          </w:p>
          <w:p w:rsidR="005B584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Madlo obo</w:t>
            </w:r>
            <w:r w:rsidR="00293290">
              <w:rPr>
                <w:rFonts w:ascii="Arial" w:hAnsi="Arial" w:cs="Arial"/>
              </w:rPr>
              <w:t>j</w:t>
            </w:r>
            <w:r>
              <w:rPr>
                <w:rFonts w:ascii="Arial" w:hAnsi="Arial" w:cs="Arial"/>
              </w:rPr>
              <w:t>stranné L=1600mm+Typ zámku=Typ 3 válečkový (v</w:t>
            </w:r>
            <w:r w:rsidR="005B5841">
              <w:rPr>
                <w:rFonts w:ascii="Arial" w:hAnsi="Arial" w:cs="Arial"/>
              </w:rPr>
              <w:t>ia</w:t>
            </w:r>
            <w:r>
              <w:rPr>
                <w:rFonts w:ascii="Arial" w:hAnsi="Arial" w:cs="Arial"/>
              </w:rPr>
              <w:t>cbodový)+Protikusový plech+</w:t>
            </w:r>
            <w:r w:rsidR="005B58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Centrální zastrč ručn</w:t>
            </w:r>
            <w:r w:rsidR="005B5841">
              <w:rPr>
                <w:rFonts w:ascii="Arial" w:hAnsi="Arial" w:cs="Arial"/>
              </w:rPr>
              <w:t>ý</w:t>
            </w:r>
            <w:r>
              <w:rPr>
                <w:rFonts w:ascii="Arial" w:hAnsi="Arial" w:cs="Arial"/>
              </w:rPr>
              <w:t>+Varianta podlahového protikusu=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Samoza</w:t>
            </w:r>
            <w:r w:rsidR="005B5841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v</w:t>
            </w:r>
            <w:r w:rsidR="005B5841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rač Rameno s blokádou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 a výplne: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Panel 44mm (1ZN-42QT-1ZN) RAL 7038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kovania: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8R7038    [nestandardní];8R9005    [černá];8R9006    [stříbrná];8R----INOX    [nerez ocel];R---1    [přír.elox]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profilov: 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X) RAL 8R7038 - atypická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Počet: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B5841">
              <w:rPr>
                <w:rFonts w:ascii="Arial" w:hAnsi="Arial" w:cs="Arial"/>
              </w:rPr>
              <w:t xml:space="preserve"> kus</w:t>
            </w:r>
          </w:p>
        </w:tc>
        <w:tc>
          <w:tcPr>
            <w:tcW w:w="774" w:type="dxa"/>
          </w:tcPr>
          <w:p w:rsidR="006420FE" w:rsidRPr="001A45E1" w:rsidRDefault="006420FE" w:rsidP="00182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  <w:r>
              <w:rPr>
                <w:rFonts w:ascii="Arial" w:hAnsi="Arial" w:cs="Arial"/>
                <w:noProof/>
                <w:lang w:val="sk-SK" w:eastAsia="sk-SK"/>
              </w:rPr>
              <w:drawing>
                <wp:inline distT="0" distB="0" distL="0" distR="0">
                  <wp:extent cx="1885950" cy="1885950"/>
                  <wp:effectExtent l="0" t="0" r="0" b="0"/>
                  <wp:docPr id="65" name="Obrázok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2E4C77" w:rsidP="0018243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</w:tc>
      </w:tr>
    </w:tbl>
    <w:p w:rsidR="006420FE" w:rsidRPr="001A45E1" w:rsidRDefault="006420FE" w:rsidP="006420FE">
      <w:pPr>
        <w:rPr>
          <w:rFonts w:ascii="Arial" w:hAnsi="Arial" w:cs="Arial"/>
        </w:rPr>
      </w:pPr>
      <w:r w:rsidRPr="001A45E1">
        <w:rPr>
          <w:rFonts w:ascii="Arial" w:hAnsi="Arial" w:cs="Arial"/>
        </w:rPr>
        <w:t xml:space="preserve"> </w:t>
      </w:r>
    </w:p>
    <w:p w:rsidR="006420FE" w:rsidRPr="001A45E1" w:rsidRDefault="006420FE" w:rsidP="006420F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0"/>
        <w:gridCol w:w="774"/>
        <w:gridCol w:w="3119"/>
      </w:tblGrid>
      <w:tr w:rsidR="006420FE" w:rsidRPr="001A45E1" w:rsidTr="00182430">
        <w:trPr>
          <w:trHeight w:val="3203"/>
        </w:trPr>
        <w:tc>
          <w:tcPr>
            <w:tcW w:w="6100" w:type="dxa"/>
          </w:tcPr>
          <w:p w:rsidR="006420FE" w:rsidRPr="001A45E1" w:rsidRDefault="005B5841" w:rsidP="00182430">
            <w:pPr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D </w:t>
            </w:r>
            <w:r w:rsidR="006420FE">
              <w:rPr>
                <w:rFonts w:ascii="Arial" w:hAnsi="Arial" w:cs="Arial"/>
                <w:b/>
                <w:sz w:val="28"/>
              </w:rPr>
              <w:t>6</w:t>
            </w: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Kon</w:t>
            </w:r>
            <w:r w:rsidR="005B5841">
              <w:rPr>
                <w:rFonts w:ascii="Arial" w:hAnsi="Arial" w:cs="Arial"/>
                <w:b/>
              </w:rPr>
              <w:t>š</w:t>
            </w:r>
            <w:r w:rsidRPr="001A45E1">
              <w:rPr>
                <w:rFonts w:ascii="Arial" w:hAnsi="Arial" w:cs="Arial"/>
                <w:b/>
              </w:rPr>
              <w:t>trukc</w:t>
            </w:r>
            <w:r w:rsidR="005B5841">
              <w:rPr>
                <w:rFonts w:ascii="Arial" w:hAnsi="Arial" w:cs="Arial"/>
                <w:b/>
              </w:rPr>
              <w:t>ia</w:t>
            </w:r>
            <w:r w:rsidRPr="001A45E1">
              <w:rPr>
                <w:rFonts w:ascii="Arial" w:hAnsi="Arial" w:cs="Arial"/>
                <w:b/>
              </w:rPr>
              <w:t>:</w:t>
            </w:r>
          </w:p>
          <w:p w:rsidR="005B5841" w:rsidRDefault="005B5841" w:rsidP="00182430">
            <w:pPr>
              <w:rPr>
                <w:rFonts w:ascii="Arial" w:hAnsi="Arial" w:cs="Arial"/>
                <w:b/>
              </w:rPr>
            </w:pPr>
          </w:p>
          <w:p w:rsidR="005B5841" w:rsidRPr="00A61EF0" w:rsidRDefault="005B5841" w:rsidP="00182430">
            <w:pPr>
              <w:rPr>
                <w:rFonts w:ascii="Arial" w:hAnsi="Arial" w:cs="Arial"/>
                <w:b/>
                <w:color w:val="FF0000"/>
              </w:rPr>
            </w:pPr>
            <w:r w:rsidRPr="00A61EF0">
              <w:rPr>
                <w:rFonts w:ascii="Arial" w:hAnsi="Arial" w:cs="Arial"/>
                <w:b/>
                <w:color w:val="FF0000"/>
              </w:rPr>
              <w:t>Položka č. D6</w:t>
            </w:r>
            <w:r w:rsidR="00A61EF0" w:rsidRPr="00A61EF0">
              <w:rPr>
                <w:rFonts w:ascii="Arial" w:hAnsi="Arial" w:cs="Arial"/>
                <w:b/>
                <w:color w:val="FF0000"/>
              </w:rPr>
              <w:t xml:space="preserve"> označenie na výkrese K1</w:t>
            </w:r>
          </w:p>
          <w:p w:rsidR="005B5841" w:rsidRPr="001A45E1" w:rsidRDefault="005B5841" w:rsidP="00182430">
            <w:pPr>
              <w:rPr>
                <w:rFonts w:ascii="Arial" w:hAnsi="Arial" w:cs="Arial"/>
                <w:b/>
              </w:rPr>
            </w:pP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  <w:r w:rsidR="005B5841">
              <w:rPr>
                <w:rFonts w:ascii="Arial" w:hAnsi="Arial" w:cs="Arial"/>
              </w:rPr>
              <w:t>žiarna odolnosť :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Rozmer Š=1 770, V=2 350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Poh</w:t>
            </w:r>
            <w:r w:rsidR="005B5841">
              <w:rPr>
                <w:rFonts w:ascii="Arial" w:hAnsi="Arial" w:cs="Arial"/>
              </w:rPr>
              <w:t>ľ</w:t>
            </w:r>
            <w:r>
              <w:rPr>
                <w:rFonts w:ascii="Arial" w:hAnsi="Arial" w:cs="Arial"/>
              </w:rPr>
              <w:t>ad z exteriéru, 2-</w:t>
            </w:r>
            <w:r w:rsidR="005B5841">
              <w:rPr>
                <w:rFonts w:ascii="Arial" w:hAnsi="Arial" w:cs="Arial"/>
              </w:rPr>
              <w:t>krídlové dvere</w:t>
            </w:r>
            <w:r>
              <w:rPr>
                <w:rFonts w:ascii="Arial" w:hAnsi="Arial" w:cs="Arial"/>
              </w:rPr>
              <w:t xml:space="preserve"> L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otv</w:t>
            </w:r>
            <w:r w:rsidR="005B5841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ravé v</w:t>
            </w:r>
            <w:r w:rsidR="005B5841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n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Kov</w:t>
            </w:r>
            <w:r w:rsidR="005B5841">
              <w:rPr>
                <w:rFonts w:ascii="Arial" w:hAnsi="Arial" w:cs="Arial"/>
              </w:rPr>
              <w:t>anie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záv</w:t>
            </w:r>
            <w:r w:rsidR="005B5841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sy 2 d</w:t>
            </w:r>
            <w:r w:rsidR="005B5841">
              <w:rPr>
                <w:rFonts w:ascii="Arial" w:hAnsi="Arial" w:cs="Arial"/>
              </w:rPr>
              <w:t>ielne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5B5841">
              <w:rPr>
                <w:rFonts w:ascii="Arial" w:hAnsi="Arial" w:cs="Arial"/>
              </w:rPr>
              <w:t>ľučky</w:t>
            </w:r>
          </w:p>
          <w:p w:rsidR="005B584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Madlo obo</w:t>
            </w:r>
            <w:r w:rsidR="005B5841">
              <w:rPr>
                <w:rFonts w:ascii="Arial" w:hAnsi="Arial" w:cs="Arial"/>
              </w:rPr>
              <w:t>j</w:t>
            </w:r>
            <w:r>
              <w:rPr>
                <w:rFonts w:ascii="Arial" w:hAnsi="Arial" w:cs="Arial"/>
              </w:rPr>
              <w:t xml:space="preserve">stranné </w:t>
            </w:r>
            <w:r w:rsidR="005B5841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=1600mm+Typ zámku=Typ 3 válečkový (v</w:t>
            </w:r>
            <w:r w:rsidR="005B5841">
              <w:rPr>
                <w:rFonts w:ascii="Arial" w:hAnsi="Arial" w:cs="Arial"/>
              </w:rPr>
              <w:t>ia</w:t>
            </w:r>
            <w:r>
              <w:rPr>
                <w:rFonts w:ascii="Arial" w:hAnsi="Arial" w:cs="Arial"/>
              </w:rPr>
              <w:t>cbodový)+Protikusový plech+Centrální zastrč ručn</w:t>
            </w:r>
            <w:r w:rsidR="005B5841">
              <w:rPr>
                <w:rFonts w:ascii="Arial" w:hAnsi="Arial" w:cs="Arial"/>
              </w:rPr>
              <w:t>ý</w:t>
            </w:r>
            <w:r>
              <w:rPr>
                <w:rFonts w:ascii="Arial" w:hAnsi="Arial" w:cs="Arial"/>
              </w:rPr>
              <w:t>+Varianta podlahového protikusu=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Samoza</w:t>
            </w:r>
            <w:r w:rsidR="005B5841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v</w:t>
            </w:r>
            <w:r w:rsidR="005B5841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rač Rameno s blokádou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 a výplne: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Panel 44mm (1ZN-42QT-1ZN) RAL 7038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kovania: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8R7038    [nestandardní];8R9005    [černá];8R9006    [stříbrná];8R----INOX    [nerez ocel];R---1    [přír.elox]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profilov: 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X) RAL 8R7038 - atypická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Počet: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B5841">
              <w:rPr>
                <w:rFonts w:ascii="Arial" w:hAnsi="Arial" w:cs="Arial"/>
              </w:rPr>
              <w:t xml:space="preserve"> kus</w:t>
            </w:r>
          </w:p>
        </w:tc>
        <w:tc>
          <w:tcPr>
            <w:tcW w:w="774" w:type="dxa"/>
          </w:tcPr>
          <w:p w:rsidR="006420FE" w:rsidRPr="001A45E1" w:rsidRDefault="006420FE" w:rsidP="00182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  <w:r>
              <w:rPr>
                <w:rFonts w:ascii="Arial" w:hAnsi="Arial" w:cs="Arial"/>
                <w:noProof/>
                <w:lang w:val="sk-SK" w:eastAsia="sk-SK"/>
              </w:rPr>
              <w:drawing>
                <wp:inline distT="0" distB="0" distL="0" distR="0">
                  <wp:extent cx="1885950" cy="1885950"/>
                  <wp:effectExtent l="0" t="0" r="0" b="0"/>
                  <wp:docPr id="87" name="Obrázok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2E4C77" w:rsidP="0018243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</w:tc>
      </w:tr>
    </w:tbl>
    <w:p w:rsidR="006420FE" w:rsidRPr="001A45E1" w:rsidRDefault="006420FE" w:rsidP="006420FE">
      <w:pPr>
        <w:rPr>
          <w:rFonts w:ascii="Arial" w:hAnsi="Arial" w:cs="Arial"/>
        </w:rPr>
      </w:pPr>
      <w:r w:rsidRPr="001A45E1">
        <w:rPr>
          <w:rFonts w:ascii="Arial" w:hAnsi="Arial" w:cs="Arial"/>
        </w:rPr>
        <w:t xml:space="preserve"> </w:t>
      </w:r>
    </w:p>
    <w:p w:rsidR="006420FE" w:rsidRPr="001A45E1" w:rsidRDefault="006420FE" w:rsidP="006420F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0"/>
        <w:gridCol w:w="774"/>
        <w:gridCol w:w="3119"/>
      </w:tblGrid>
      <w:tr w:rsidR="006420FE" w:rsidRPr="001A45E1" w:rsidTr="00182430">
        <w:trPr>
          <w:trHeight w:val="3203"/>
        </w:trPr>
        <w:tc>
          <w:tcPr>
            <w:tcW w:w="6100" w:type="dxa"/>
          </w:tcPr>
          <w:p w:rsidR="006420FE" w:rsidRPr="001A45E1" w:rsidRDefault="005B5841" w:rsidP="00182430">
            <w:pPr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lastRenderedPageBreak/>
              <w:t xml:space="preserve">D </w:t>
            </w:r>
            <w:r w:rsidR="006420FE">
              <w:rPr>
                <w:rFonts w:ascii="Arial" w:hAnsi="Arial" w:cs="Arial"/>
                <w:b/>
                <w:sz w:val="28"/>
              </w:rPr>
              <w:t>7</w:t>
            </w: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Kon</w:t>
            </w:r>
            <w:r w:rsidR="005B5841">
              <w:rPr>
                <w:rFonts w:ascii="Arial" w:hAnsi="Arial" w:cs="Arial"/>
                <w:b/>
              </w:rPr>
              <w:t>š</w:t>
            </w:r>
            <w:r w:rsidRPr="001A45E1">
              <w:rPr>
                <w:rFonts w:ascii="Arial" w:hAnsi="Arial" w:cs="Arial"/>
                <w:b/>
              </w:rPr>
              <w:t>trukc</w:t>
            </w:r>
            <w:r w:rsidR="005B5841">
              <w:rPr>
                <w:rFonts w:ascii="Arial" w:hAnsi="Arial" w:cs="Arial"/>
                <w:b/>
              </w:rPr>
              <w:t>i</w:t>
            </w:r>
            <w:r w:rsidRPr="001A45E1">
              <w:rPr>
                <w:rFonts w:ascii="Arial" w:hAnsi="Arial" w:cs="Arial"/>
                <w:b/>
              </w:rPr>
              <w:t>e:</w:t>
            </w:r>
          </w:p>
          <w:p w:rsidR="00550A79" w:rsidRDefault="00550A79" w:rsidP="00182430">
            <w:pPr>
              <w:rPr>
                <w:rFonts w:ascii="Arial" w:hAnsi="Arial" w:cs="Arial"/>
                <w:b/>
              </w:rPr>
            </w:pPr>
          </w:p>
          <w:p w:rsidR="00550A79" w:rsidRPr="00A61EF0" w:rsidRDefault="00550A79" w:rsidP="00182430">
            <w:pPr>
              <w:rPr>
                <w:rFonts w:ascii="Arial" w:hAnsi="Arial" w:cs="Arial"/>
                <w:b/>
                <w:color w:val="FF0000"/>
              </w:rPr>
            </w:pPr>
            <w:r w:rsidRPr="00A61EF0">
              <w:rPr>
                <w:rFonts w:ascii="Arial" w:hAnsi="Arial" w:cs="Arial"/>
                <w:b/>
                <w:color w:val="FF0000"/>
              </w:rPr>
              <w:t>Položka č. D7</w:t>
            </w:r>
            <w:r w:rsidR="00A61EF0" w:rsidRPr="00A61EF0">
              <w:rPr>
                <w:rFonts w:ascii="Arial" w:hAnsi="Arial" w:cs="Arial"/>
                <w:b/>
                <w:color w:val="FF0000"/>
              </w:rPr>
              <w:t xml:space="preserve"> – interiérové dvere – nový otvor </w:t>
            </w:r>
          </w:p>
          <w:p w:rsidR="00550A79" w:rsidRPr="001A45E1" w:rsidRDefault="00550A79" w:rsidP="00182430">
            <w:pPr>
              <w:rPr>
                <w:rFonts w:ascii="Arial" w:hAnsi="Arial" w:cs="Arial"/>
                <w:b/>
              </w:rPr>
            </w:pP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  <w:r w:rsidR="005B5841">
              <w:rPr>
                <w:rFonts w:ascii="Arial" w:hAnsi="Arial" w:cs="Arial"/>
              </w:rPr>
              <w:t>žiarna odolnosť :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Rozmer Š=850, V=2 050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Poh</w:t>
            </w:r>
            <w:r w:rsidR="005B5841">
              <w:rPr>
                <w:rFonts w:ascii="Arial" w:hAnsi="Arial" w:cs="Arial"/>
              </w:rPr>
              <w:t>ľ</w:t>
            </w:r>
            <w:r>
              <w:rPr>
                <w:rFonts w:ascii="Arial" w:hAnsi="Arial" w:cs="Arial"/>
              </w:rPr>
              <w:t>ad z exteriéru, 1-</w:t>
            </w:r>
            <w:r w:rsidR="005B5841">
              <w:rPr>
                <w:rFonts w:ascii="Arial" w:hAnsi="Arial" w:cs="Arial"/>
              </w:rPr>
              <w:t xml:space="preserve">krídlové dvere </w:t>
            </w:r>
            <w:r>
              <w:rPr>
                <w:rFonts w:ascii="Arial" w:hAnsi="Arial" w:cs="Arial"/>
              </w:rPr>
              <w:t>P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otv</w:t>
            </w:r>
            <w:r w:rsidR="005B5841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ravé dovn</w:t>
            </w:r>
            <w:r w:rsidR="005B5841">
              <w:rPr>
                <w:rFonts w:ascii="Arial" w:hAnsi="Arial" w:cs="Arial"/>
              </w:rPr>
              <w:t>útra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Kov</w:t>
            </w:r>
            <w:r w:rsidR="005B5841">
              <w:rPr>
                <w:rFonts w:ascii="Arial" w:hAnsi="Arial" w:cs="Arial"/>
              </w:rPr>
              <w:t>anie :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záv</w:t>
            </w:r>
            <w:r w:rsidR="005B5841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sy 2 d</w:t>
            </w:r>
            <w:r w:rsidR="005B5841">
              <w:rPr>
                <w:rFonts w:ascii="Arial" w:hAnsi="Arial" w:cs="Arial"/>
              </w:rPr>
              <w:t>iel</w:t>
            </w:r>
            <w:r>
              <w:rPr>
                <w:rFonts w:ascii="Arial" w:hAnsi="Arial" w:cs="Arial"/>
              </w:rPr>
              <w:t>n</w:t>
            </w:r>
            <w:r w:rsidR="005B5841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5B5841">
              <w:rPr>
                <w:rFonts w:ascii="Arial" w:hAnsi="Arial" w:cs="Arial"/>
              </w:rPr>
              <w:t>ľučky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5B5841">
              <w:rPr>
                <w:rFonts w:ascii="Arial" w:hAnsi="Arial" w:cs="Arial"/>
              </w:rPr>
              <w:t>ľučka</w:t>
            </w:r>
            <w:r>
              <w:rPr>
                <w:rFonts w:ascii="Arial" w:hAnsi="Arial" w:cs="Arial"/>
              </w:rPr>
              <w:t xml:space="preserve"> </w:t>
            </w:r>
            <w:r w:rsidR="005B5841">
              <w:rPr>
                <w:rFonts w:ascii="Arial" w:hAnsi="Arial" w:cs="Arial"/>
              </w:rPr>
              <w:t>Ty</w:t>
            </w:r>
            <w:r>
              <w:rPr>
                <w:rFonts w:ascii="Arial" w:hAnsi="Arial" w:cs="Arial"/>
              </w:rPr>
              <w:t>p zámku= západkovo-zásuvkový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 a výplne: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Panel 24mm (1ZN-22QT-1ZN) RAL 9016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kovania: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9R9016    [bílá]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profilov: 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X) RAL 8R9016 - standardní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Počet: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B5841">
              <w:rPr>
                <w:rFonts w:ascii="Arial" w:hAnsi="Arial" w:cs="Arial"/>
              </w:rPr>
              <w:t xml:space="preserve"> kus</w:t>
            </w:r>
          </w:p>
        </w:tc>
        <w:tc>
          <w:tcPr>
            <w:tcW w:w="774" w:type="dxa"/>
          </w:tcPr>
          <w:p w:rsidR="006420FE" w:rsidRPr="001A45E1" w:rsidRDefault="006420FE" w:rsidP="0018243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  <w:r>
              <w:rPr>
                <w:rFonts w:ascii="Arial" w:hAnsi="Arial" w:cs="Arial"/>
                <w:noProof/>
                <w:lang w:val="sk-SK" w:eastAsia="sk-SK"/>
              </w:rPr>
              <w:drawing>
                <wp:inline distT="0" distB="0" distL="0" distR="0">
                  <wp:extent cx="1876425" cy="1876425"/>
                  <wp:effectExtent l="0" t="0" r="0" b="0"/>
                  <wp:docPr id="99" name="Obrázok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2E4C77" w:rsidP="0018243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  <w:p w:rsidR="006420FE" w:rsidRPr="001A45E1" w:rsidRDefault="002E4C77" w:rsidP="0018243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,</w:t>
            </w:r>
          </w:p>
        </w:tc>
      </w:tr>
    </w:tbl>
    <w:p w:rsidR="006420FE" w:rsidRPr="001A45E1" w:rsidRDefault="006420FE" w:rsidP="006420FE">
      <w:pPr>
        <w:rPr>
          <w:rFonts w:ascii="Arial" w:hAnsi="Arial" w:cs="Arial"/>
        </w:rPr>
      </w:pPr>
      <w:r w:rsidRPr="001A45E1">
        <w:rPr>
          <w:rFonts w:ascii="Arial" w:hAnsi="Arial" w:cs="Arial"/>
        </w:rPr>
        <w:t xml:space="preserve"> </w:t>
      </w:r>
    </w:p>
    <w:p w:rsidR="006420FE" w:rsidRPr="001A45E1" w:rsidRDefault="006420FE" w:rsidP="006420F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0"/>
        <w:gridCol w:w="774"/>
        <w:gridCol w:w="3119"/>
      </w:tblGrid>
      <w:tr w:rsidR="006420FE" w:rsidRPr="001A45E1" w:rsidTr="00182430">
        <w:trPr>
          <w:trHeight w:val="3203"/>
        </w:trPr>
        <w:tc>
          <w:tcPr>
            <w:tcW w:w="6100" w:type="dxa"/>
          </w:tcPr>
          <w:p w:rsidR="006420FE" w:rsidRPr="001A45E1" w:rsidRDefault="005B5841" w:rsidP="00182430">
            <w:pPr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D </w:t>
            </w:r>
            <w:r w:rsidR="006420FE">
              <w:rPr>
                <w:rFonts w:ascii="Arial" w:hAnsi="Arial" w:cs="Arial"/>
                <w:b/>
                <w:sz w:val="28"/>
              </w:rPr>
              <w:t>8</w:t>
            </w: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Kon</w:t>
            </w:r>
            <w:r w:rsidR="005B5841">
              <w:rPr>
                <w:rFonts w:ascii="Arial" w:hAnsi="Arial" w:cs="Arial"/>
                <w:b/>
              </w:rPr>
              <w:t>š</w:t>
            </w:r>
            <w:r w:rsidRPr="001A45E1">
              <w:rPr>
                <w:rFonts w:ascii="Arial" w:hAnsi="Arial" w:cs="Arial"/>
                <w:b/>
              </w:rPr>
              <w:t>trukc</w:t>
            </w:r>
            <w:r w:rsidR="005B5841">
              <w:rPr>
                <w:rFonts w:ascii="Arial" w:hAnsi="Arial" w:cs="Arial"/>
                <w:b/>
              </w:rPr>
              <w:t>i</w:t>
            </w:r>
            <w:r w:rsidRPr="001A45E1">
              <w:rPr>
                <w:rFonts w:ascii="Arial" w:hAnsi="Arial" w:cs="Arial"/>
                <w:b/>
              </w:rPr>
              <w:t>e:</w:t>
            </w:r>
          </w:p>
          <w:p w:rsidR="005B5841" w:rsidRDefault="005B5841" w:rsidP="00182430">
            <w:pPr>
              <w:rPr>
                <w:rFonts w:ascii="Arial" w:hAnsi="Arial" w:cs="Arial"/>
                <w:b/>
              </w:rPr>
            </w:pPr>
          </w:p>
          <w:p w:rsidR="005B5841" w:rsidRPr="00A61EF0" w:rsidRDefault="005B5841" w:rsidP="00182430">
            <w:pPr>
              <w:rPr>
                <w:rFonts w:ascii="Arial" w:hAnsi="Arial" w:cs="Arial"/>
                <w:b/>
                <w:color w:val="FF0000"/>
              </w:rPr>
            </w:pPr>
            <w:r w:rsidRPr="00A61EF0">
              <w:rPr>
                <w:rFonts w:ascii="Arial" w:hAnsi="Arial" w:cs="Arial"/>
                <w:b/>
                <w:color w:val="FF0000"/>
              </w:rPr>
              <w:t>Položka č. D8</w:t>
            </w:r>
            <w:r w:rsidR="00A61EF0" w:rsidRPr="00A61EF0">
              <w:rPr>
                <w:rFonts w:ascii="Arial" w:hAnsi="Arial" w:cs="Arial"/>
                <w:b/>
                <w:color w:val="FF0000"/>
              </w:rPr>
              <w:t xml:space="preserve">  označenie na výkrese I3</w:t>
            </w:r>
          </w:p>
          <w:p w:rsidR="005B5841" w:rsidRPr="001A45E1" w:rsidRDefault="005B5841" w:rsidP="00182430">
            <w:pPr>
              <w:rPr>
                <w:rFonts w:ascii="Arial" w:hAnsi="Arial" w:cs="Arial"/>
                <w:b/>
              </w:rPr>
            </w:pP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  <w:r w:rsidR="005B5841">
              <w:rPr>
                <w:rFonts w:ascii="Arial" w:hAnsi="Arial" w:cs="Arial"/>
              </w:rPr>
              <w:t>žiarna odolnosť :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Rozmer Š=1 170, V=1 940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Poh</w:t>
            </w:r>
            <w:r w:rsidR="005B5841">
              <w:rPr>
                <w:rFonts w:ascii="Arial" w:hAnsi="Arial" w:cs="Arial"/>
              </w:rPr>
              <w:t>ľ</w:t>
            </w:r>
            <w:r>
              <w:rPr>
                <w:rFonts w:ascii="Arial" w:hAnsi="Arial" w:cs="Arial"/>
              </w:rPr>
              <w:t>ad z exteriéru, 1-k</w:t>
            </w:r>
            <w:r w:rsidR="005B5841">
              <w:rPr>
                <w:rFonts w:ascii="Arial" w:hAnsi="Arial" w:cs="Arial"/>
              </w:rPr>
              <w:t>rídlové</w:t>
            </w:r>
            <w:r>
              <w:rPr>
                <w:rFonts w:ascii="Arial" w:hAnsi="Arial" w:cs="Arial"/>
              </w:rPr>
              <w:t xml:space="preserve"> dve</w:t>
            </w:r>
            <w:r w:rsidR="005B5841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e L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otv</w:t>
            </w:r>
            <w:r w:rsidR="005B5841">
              <w:rPr>
                <w:rFonts w:ascii="Arial" w:hAnsi="Arial" w:cs="Arial"/>
              </w:rPr>
              <w:t>á</w:t>
            </w:r>
            <w:r>
              <w:rPr>
                <w:rFonts w:ascii="Arial" w:hAnsi="Arial" w:cs="Arial"/>
              </w:rPr>
              <w:t>ravé v</w:t>
            </w:r>
            <w:r w:rsidR="005B5841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>n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Kov</w:t>
            </w:r>
            <w:r w:rsidR="005B5841">
              <w:rPr>
                <w:rFonts w:ascii="Arial" w:hAnsi="Arial" w:cs="Arial"/>
              </w:rPr>
              <w:t>anie :</w:t>
            </w:r>
          </w:p>
          <w:p w:rsidR="005B584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záv</w:t>
            </w:r>
            <w:r w:rsidR="005B5841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sy 2 d</w:t>
            </w:r>
            <w:r w:rsidR="005B5841">
              <w:rPr>
                <w:rFonts w:ascii="Arial" w:hAnsi="Arial" w:cs="Arial"/>
              </w:rPr>
              <w:t>ie</w:t>
            </w:r>
            <w:r>
              <w:rPr>
                <w:rFonts w:ascii="Arial" w:hAnsi="Arial" w:cs="Arial"/>
              </w:rPr>
              <w:t>ln</w:t>
            </w:r>
            <w:r w:rsidR="005B5841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5B5841">
              <w:rPr>
                <w:rFonts w:ascii="Arial" w:hAnsi="Arial" w:cs="Arial"/>
              </w:rPr>
              <w:t>ľučky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5B5841">
              <w:rPr>
                <w:rFonts w:ascii="Arial" w:hAnsi="Arial" w:cs="Arial"/>
              </w:rPr>
              <w:t>ľučky</w:t>
            </w:r>
            <w:r>
              <w:rPr>
                <w:rFonts w:ascii="Arial" w:hAnsi="Arial" w:cs="Arial"/>
              </w:rPr>
              <w:t>, M</w:t>
            </w:r>
            <w:r w:rsidR="005B5841">
              <w:rPr>
                <w:rFonts w:ascii="Arial" w:hAnsi="Arial" w:cs="Arial"/>
              </w:rPr>
              <w:t>adlá</w:t>
            </w:r>
            <w:r>
              <w:rPr>
                <w:rFonts w:ascii="Arial" w:hAnsi="Arial" w:cs="Arial"/>
              </w:rPr>
              <w:t>, Z</w:t>
            </w:r>
            <w:r w:rsidR="005B5841">
              <w:rPr>
                <w:rFonts w:ascii="Arial" w:hAnsi="Arial" w:cs="Arial"/>
              </w:rPr>
              <w:t>ámky</w:t>
            </w:r>
            <w:r>
              <w:rPr>
                <w:rFonts w:ascii="Arial" w:hAnsi="Arial" w:cs="Arial"/>
              </w:rPr>
              <w:t xml:space="preserve"> </w:t>
            </w:r>
            <w:r w:rsidR="005B5841">
              <w:rPr>
                <w:rFonts w:ascii="Arial" w:hAnsi="Arial" w:cs="Arial"/>
              </w:rPr>
              <w:t>štandard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Sklo a výplne: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Panel 44mm (1ZN-42QT-1ZN) RAL 7038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kovania: 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8R7038    [nestandardní];8R9005    [černá]</w:t>
            </w:r>
          </w:p>
          <w:p w:rsidR="006420FE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Farba profilov: 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X) RAL 8R7038 - atypická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rPr>
                <w:rFonts w:ascii="Arial" w:hAnsi="Arial" w:cs="Arial"/>
                <w:b/>
              </w:rPr>
            </w:pPr>
            <w:r w:rsidRPr="001A45E1">
              <w:rPr>
                <w:rFonts w:ascii="Arial" w:hAnsi="Arial" w:cs="Arial"/>
                <w:b/>
              </w:rPr>
              <w:t>Počet:</w:t>
            </w:r>
          </w:p>
          <w:p w:rsidR="006420FE" w:rsidRPr="001A45E1" w:rsidRDefault="006420FE" w:rsidP="00182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B5841">
              <w:rPr>
                <w:rFonts w:ascii="Arial" w:hAnsi="Arial" w:cs="Arial"/>
              </w:rPr>
              <w:t xml:space="preserve"> kus</w:t>
            </w:r>
          </w:p>
        </w:tc>
        <w:tc>
          <w:tcPr>
            <w:tcW w:w="774" w:type="dxa"/>
          </w:tcPr>
          <w:p w:rsidR="006420FE" w:rsidRPr="001A45E1" w:rsidRDefault="006420FE" w:rsidP="00182430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  <w:r>
              <w:rPr>
                <w:rFonts w:ascii="Arial" w:hAnsi="Arial" w:cs="Arial"/>
                <w:noProof/>
                <w:lang w:val="sk-SK" w:eastAsia="sk-SK"/>
              </w:rPr>
              <w:drawing>
                <wp:inline distT="0" distB="0" distL="0" distR="0">
                  <wp:extent cx="1885950" cy="1885950"/>
                  <wp:effectExtent l="0" t="0" r="0" b="0"/>
                  <wp:docPr id="113" name="Obrázok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2E4C77" w:rsidP="0018243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</w:rPr>
            </w:pPr>
          </w:p>
          <w:p w:rsidR="006420FE" w:rsidRPr="001A45E1" w:rsidRDefault="006420FE" w:rsidP="00182430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6420FE" w:rsidRPr="001A45E1" w:rsidRDefault="006420FE" w:rsidP="002E4C7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</w:tc>
      </w:tr>
    </w:tbl>
    <w:p w:rsidR="006420FE" w:rsidRPr="001A45E1" w:rsidRDefault="006420FE" w:rsidP="006420FE">
      <w:pPr>
        <w:rPr>
          <w:rFonts w:ascii="Arial" w:hAnsi="Arial" w:cs="Arial"/>
        </w:rPr>
      </w:pPr>
      <w:r w:rsidRPr="001A45E1">
        <w:rPr>
          <w:rFonts w:ascii="Arial" w:hAnsi="Arial" w:cs="Arial"/>
        </w:rPr>
        <w:t xml:space="preserve"> </w:t>
      </w:r>
    </w:p>
    <w:sectPr w:rsidR="006420FE" w:rsidRPr="001A45E1" w:rsidSect="000C30D3">
      <w:pgSz w:w="11906" w:h="16838"/>
      <w:pgMar w:top="709" w:right="566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17E" w:rsidRDefault="0079417E" w:rsidP="00BE1580">
      <w:r>
        <w:separator/>
      </w:r>
    </w:p>
  </w:endnote>
  <w:endnote w:type="continuationSeparator" w:id="0">
    <w:p w:rsidR="0079417E" w:rsidRDefault="0079417E" w:rsidP="00BE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17E" w:rsidRDefault="0079417E" w:rsidP="00BE1580">
      <w:r>
        <w:separator/>
      </w:r>
    </w:p>
  </w:footnote>
  <w:footnote w:type="continuationSeparator" w:id="0">
    <w:p w:rsidR="0079417E" w:rsidRDefault="0079417E" w:rsidP="00BE15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0FE"/>
    <w:rsid w:val="000A351F"/>
    <w:rsid w:val="000C30D3"/>
    <w:rsid w:val="000D6F4E"/>
    <w:rsid w:val="001061C6"/>
    <w:rsid w:val="001A45E1"/>
    <w:rsid w:val="002463A7"/>
    <w:rsid w:val="002543BA"/>
    <w:rsid w:val="00293290"/>
    <w:rsid w:val="002E0E63"/>
    <w:rsid w:val="002E4C77"/>
    <w:rsid w:val="0032694C"/>
    <w:rsid w:val="00364253"/>
    <w:rsid w:val="00396165"/>
    <w:rsid w:val="003A715D"/>
    <w:rsid w:val="003C6DCB"/>
    <w:rsid w:val="00455F70"/>
    <w:rsid w:val="00461C18"/>
    <w:rsid w:val="00471ED4"/>
    <w:rsid w:val="004A3974"/>
    <w:rsid w:val="004D3102"/>
    <w:rsid w:val="004D5769"/>
    <w:rsid w:val="004E3452"/>
    <w:rsid w:val="005072BF"/>
    <w:rsid w:val="00533F40"/>
    <w:rsid w:val="00550A79"/>
    <w:rsid w:val="005571D9"/>
    <w:rsid w:val="005854C9"/>
    <w:rsid w:val="005B5841"/>
    <w:rsid w:val="005C4712"/>
    <w:rsid w:val="005C47C1"/>
    <w:rsid w:val="0062041F"/>
    <w:rsid w:val="006420FE"/>
    <w:rsid w:val="006443B8"/>
    <w:rsid w:val="006D3873"/>
    <w:rsid w:val="006E1CB8"/>
    <w:rsid w:val="00772997"/>
    <w:rsid w:val="007831EE"/>
    <w:rsid w:val="0079417E"/>
    <w:rsid w:val="007C61EC"/>
    <w:rsid w:val="0080558A"/>
    <w:rsid w:val="00807DB6"/>
    <w:rsid w:val="00830D44"/>
    <w:rsid w:val="00831872"/>
    <w:rsid w:val="00896A1B"/>
    <w:rsid w:val="008A029D"/>
    <w:rsid w:val="008B22AE"/>
    <w:rsid w:val="008C5420"/>
    <w:rsid w:val="008E7932"/>
    <w:rsid w:val="00990D39"/>
    <w:rsid w:val="00994E60"/>
    <w:rsid w:val="00A61EF0"/>
    <w:rsid w:val="00A865F8"/>
    <w:rsid w:val="00A9295C"/>
    <w:rsid w:val="00B00EC6"/>
    <w:rsid w:val="00B268AA"/>
    <w:rsid w:val="00B410BF"/>
    <w:rsid w:val="00BE1580"/>
    <w:rsid w:val="00BF59B2"/>
    <w:rsid w:val="00C16A9C"/>
    <w:rsid w:val="00C22CC1"/>
    <w:rsid w:val="00C35072"/>
    <w:rsid w:val="00C5100F"/>
    <w:rsid w:val="00C839F2"/>
    <w:rsid w:val="00CE69A4"/>
    <w:rsid w:val="00CF6C29"/>
    <w:rsid w:val="00D06CA4"/>
    <w:rsid w:val="00D3755D"/>
    <w:rsid w:val="00D4481E"/>
    <w:rsid w:val="00D77448"/>
    <w:rsid w:val="00DF420F"/>
    <w:rsid w:val="00DF4EF7"/>
    <w:rsid w:val="00E04FDC"/>
    <w:rsid w:val="00E26765"/>
    <w:rsid w:val="00E31F57"/>
    <w:rsid w:val="00E653F1"/>
    <w:rsid w:val="00EE4171"/>
    <w:rsid w:val="00EF23B5"/>
    <w:rsid w:val="00EF7C08"/>
    <w:rsid w:val="00F34E38"/>
    <w:rsid w:val="00F412D2"/>
    <w:rsid w:val="00F50D74"/>
    <w:rsid w:val="00F564C5"/>
    <w:rsid w:val="00F600FA"/>
    <w:rsid w:val="00F6217F"/>
    <w:rsid w:val="00FA62C8"/>
    <w:rsid w:val="00FA71F2"/>
    <w:rsid w:val="00FB2856"/>
    <w:rsid w:val="00FB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15B55"/>
  <w15:docId w15:val="{EDAD25A6-8D09-45C9-A393-ED177B9B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0C30D3"/>
    <w:rPr>
      <w:lang w:val="pl-PL" w:eastAsia="pl-PL"/>
    </w:rPr>
  </w:style>
  <w:style w:type="paragraph" w:styleId="Nadpis1">
    <w:name w:val="heading 1"/>
    <w:basedOn w:val="Normlny"/>
    <w:next w:val="Normlny"/>
    <w:qFormat/>
    <w:rsid w:val="000C30D3"/>
    <w:pPr>
      <w:keepNext/>
      <w:outlineLvl w:val="0"/>
    </w:pPr>
    <w:rPr>
      <w:b/>
      <w:sz w:val="32"/>
    </w:rPr>
  </w:style>
  <w:style w:type="paragraph" w:styleId="Nadpis2">
    <w:name w:val="heading 2"/>
    <w:basedOn w:val="Normlny"/>
    <w:next w:val="Normlny"/>
    <w:qFormat/>
    <w:rsid w:val="000C30D3"/>
    <w:pPr>
      <w:keepNext/>
      <w:outlineLvl w:val="1"/>
    </w:pPr>
    <w:rPr>
      <w:b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C839F2"/>
    <w:rPr>
      <w:color w:val="0000FF"/>
      <w:u w:val="single"/>
    </w:rPr>
  </w:style>
  <w:style w:type="paragraph" w:styleId="Hlavika">
    <w:name w:val="header"/>
    <w:basedOn w:val="Normlny"/>
    <w:link w:val="HlavikaChar"/>
    <w:rsid w:val="00BE1580"/>
    <w:pPr>
      <w:tabs>
        <w:tab w:val="center" w:pos="4513"/>
        <w:tab w:val="right" w:pos="9026"/>
      </w:tabs>
    </w:pPr>
  </w:style>
  <w:style w:type="character" w:customStyle="1" w:styleId="HlavikaChar">
    <w:name w:val="Hlavička Char"/>
    <w:link w:val="Hlavika"/>
    <w:rsid w:val="00BE1580"/>
    <w:rPr>
      <w:lang w:val="pl-PL" w:eastAsia="pl-PL"/>
    </w:rPr>
  </w:style>
  <w:style w:type="paragraph" w:styleId="Pta">
    <w:name w:val="footer"/>
    <w:basedOn w:val="Normlny"/>
    <w:link w:val="PtaChar"/>
    <w:rsid w:val="00BE1580"/>
    <w:pPr>
      <w:tabs>
        <w:tab w:val="center" w:pos="4513"/>
        <w:tab w:val="right" w:pos="9026"/>
      </w:tabs>
    </w:pPr>
  </w:style>
  <w:style w:type="character" w:customStyle="1" w:styleId="PtaChar">
    <w:name w:val="Päta Char"/>
    <w:link w:val="Pta"/>
    <w:rsid w:val="00BE1580"/>
    <w:rPr>
      <w:lang w:val="pl-PL" w:eastAsia="pl-PL"/>
    </w:rPr>
  </w:style>
  <w:style w:type="paragraph" w:styleId="Textbubliny">
    <w:name w:val="Balloon Text"/>
    <w:basedOn w:val="Normlny"/>
    <w:link w:val="TextbublinyChar"/>
    <w:rsid w:val="002E4C7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2E4C77"/>
    <w:rPr>
      <w:rFonts w:ascii="Tahoma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ATOS%20-%20OFFICE\ATOS%20-%20TECHNIK\MBCad\DANE\2%20Juraj%20Moncek%202021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C8035-4CB9-4A19-ACAE-E2EC1A208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 Juraj Moncek 2021</Template>
  <TotalTime>45</TotalTime>
  <Pages>4</Pages>
  <Words>654</Words>
  <Characters>3729</Characters>
  <Application>Microsoft Office Word</Application>
  <DocSecurity>0</DocSecurity>
  <Lines>31</Lines>
  <Paragraphs>8</Paragraphs>
  <ScaleCrop>false</ScaleCrop>
  <HeadingPairs>
    <vt:vector size="8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> </vt:lpstr>
      <vt:lpstr> </vt:lpstr>
    </vt:vector>
  </TitlesOfParts>
  <Company>FIKABO Software</Company>
  <LinksUpToDate>false</LinksUpToDate>
  <CharactersWithSpaces>4375</CharactersWithSpaces>
  <SharedDoc>false</SharedDoc>
  <HLinks>
    <vt:vector size="18" baseType="variant">
      <vt:variant>
        <vt:i4>3932172</vt:i4>
      </vt:variant>
      <vt:variant>
        <vt:i4>9</vt:i4>
      </vt:variant>
      <vt:variant>
        <vt:i4>0</vt:i4>
      </vt:variant>
      <vt:variant>
        <vt:i4>5</vt:i4>
      </vt:variant>
      <vt:variant>
        <vt:lpwstr>mailto:JURAJMONCEK@ATOS.SK</vt:lpwstr>
      </vt:variant>
      <vt:variant>
        <vt:lpwstr/>
      </vt:variant>
      <vt:variant>
        <vt:i4>5767277</vt:i4>
      </vt:variant>
      <vt:variant>
        <vt:i4>6</vt:i4>
      </vt:variant>
      <vt:variant>
        <vt:i4>0</vt:i4>
      </vt:variant>
      <vt:variant>
        <vt:i4>5</vt:i4>
      </vt:variant>
      <vt:variant>
        <vt:lpwstr>mailto:ATOS@ATOS.SK</vt:lpwstr>
      </vt:variant>
      <vt:variant>
        <vt:lpwstr/>
      </vt:variant>
      <vt:variant>
        <vt:i4>6291492</vt:i4>
      </vt:variant>
      <vt:variant>
        <vt:i4>3</vt:i4>
      </vt:variant>
      <vt:variant>
        <vt:i4>0</vt:i4>
      </vt:variant>
      <vt:variant>
        <vt:i4>5</vt:i4>
      </vt:variant>
      <vt:variant>
        <vt:lpwstr>http://www.atos.sk/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Moncek</dc:creator>
  <cp:lastModifiedBy>Matej Čačaný</cp:lastModifiedBy>
  <cp:revision>6</cp:revision>
  <cp:lastPrinted>2012-03-05T07:30:00Z</cp:lastPrinted>
  <dcterms:created xsi:type="dcterms:W3CDTF">2022-03-22T13:14:00Z</dcterms:created>
  <dcterms:modified xsi:type="dcterms:W3CDTF">2022-03-22T14:32:00Z</dcterms:modified>
</cp:coreProperties>
</file>